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0B" w:rsidRDefault="0096170B">
      <w:pPr>
        <w:tabs>
          <w:tab w:val="left" w:leader="underscore" w:pos="7766"/>
          <w:tab w:val="left" w:pos="8611"/>
        </w:tabs>
        <w:ind w:left="5520"/>
        <w:jc w:val="right"/>
        <w:rPr>
          <w:sz w:val="26"/>
          <w:szCs w:val="26"/>
          <w:lang w:val="ru-RU"/>
        </w:rPr>
      </w:pPr>
      <w:r w:rsidRPr="00D648F0">
        <w:rPr>
          <w:sz w:val="26"/>
          <w:szCs w:val="26"/>
        </w:rPr>
        <w:t>Приложение</w:t>
      </w:r>
    </w:p>
    <w:p w:rsidR="0096170B" w:rsidRPr="00D648F0" w:rsidRDefault="0096170B">
      <w:pPr>
        <w:tabs>
          <w:tab w:val="left" w:leader="underscore" w:pos="7766"/>
          <w:tab w:val="left" w:pos="8611"/>
        </w:tabs>
        <w:spacing w:line="278" w:lineRule="exact"/>
        <w:ind w:left="5520"/>
        <w:jc w:val="right"/>
        <w:rPr>
          <w:sz w:val="26"/>
          <w:szCs w:val="26"/>
          <w:lang w:val="ru-RU"/>
        </w:rPr>
      </w:pPr>
      <w:r w:rsidRPr="00D648F0">
        <w:rPr>
          <w:spacing w:val="-1"/>
          <w:sz w:val="26"/>
          <w:szCs w:val="26"/>
          <w:lang w:val="ru-RU"/>
        </w:rPr>
        <w:t>к решению Думы Советского района</w:t>
      </w:r>
      <w:r w:rsidRPr="00D648F0">
        <w:rPr>
          <w:spacing w:val="-1"/>
          <w:sz w:val="26"/>
          <w:szCs w:val="26"/>
          <w:lang w:val="ru-RU"/>
        </w:rPr>
        <w:br/>
        <w:t xml:space="preserve">от «28» </w:t>
      </w:r>
      <w:r>
        <w:rPr>
          <w:spacing w:val="-1"/>
          <w:sz w:val="26"/>
          <w:szCs w:val="26"/>
          <w:lang w:val="ru-RU"/>
        </w:rPr>
        <w:t>апреля</w:t>
      </w:r>
      <w:r w:rsidRPr="00D648F0">
        <w:rPr>
          <w:spacing w:val="-1"/>
          <w:sz w:val="26"/>
          <w:szCs w:val="26"/>
          <w:lang w:val="ru-RU"/>
        </w:rPr>
        <w:t xml:space="preserve"> </w:t>
      </w:r>
      <w:r w:rsidRPr="00D648F0">
        <w:rPr>
          <w:spacing w:val="-8"/>
          <w:sz w:val="26"/>
          <w:szCs w:val="26"/>
          <w:lang w:val="ru-RU"/>
        </w:rPr>
        <w:t>2021</w:t>
      </w:r>
      <w:r>
        <w:rPr>
          <w:spacing w:val="-8"/>
          <w:sz w:val="26"/>
          <w:szCs w:val="26"/>
          <w:lang w:val="ru-RU"/>
        </w:rPr>
        <w:t xml:space="preserve"> </w:t>
      </w:r>
      <w:r w:rsidRPr="00D648F0">
        <w:rPr>
          <w:spacing w:val="-8"/>
          <w:sz w:val="26"/>
          <w:szCs w:val="26"/>
          <w:lang w:val="ru-RU"/>
        </w:rPr>
        <w:t xml:space="preserve">г.  № </w:t>
      </w:r>
      <w:r>
        <w:rPr>
          <w:spacing w:val="-8"/>
          <w:sz w:val="26"/>
          <w:szCs w:val="26"/>
          <w:lang w:val="ru-RU"/>
        </w:rPr>
        <w:t xml:space="preserve"> 475</w:t>
      </w:r>
    </w:p>
    <w:p w:rsidR="0096170B" w:rsidRDefault="0096170B">
      <w:pPr>
        <w:spacing w:before="120" w:line="278" w:lineRule="exact"/>
        <w:ind w:left="295"/>
        <w:jc w:val="center"/>
        <w:rPr>
          <w:spacing w:val="-1"/>
          <w:sz w:val="26"/>
          <w:szCs w:val="26"/>
          <w:lang w:val="ru-RU"/>
        </w:rPr>
      </w:pPr>
    </w:p>
    <w:p w:rsidR="0096170B" w:rsidRDefault="0096170B">
      <w:pPr>
        <w:spacing w:before="120" w:line="278" w:lineRule="exact"/>
        <w:ind w:left="295"/>
        <w:jc w:val="center"/>
        <w:rPr>
          <w:spacing w:val="-1"/>
          <w:sz w:val="26"/>
          <w:szCs w:val="26"/>
          <w:lang w:val="ru-RU"/>
        </w:rPr>
      </w:pPr>
    </w:p>
    <w:p w:rsidR="0096170B" w:rsidRPr="00D648F0" w:rsidRDefault="0096170B">
      <w:pPr>
        <w:spacing w:before="120" w:line="278" w:lineRule="exact"/>
        <w:ind w:left="295"/>
        <w:jc w:val="center"/>
        <w:rPr>
          <w:spacing w:val="-1"/>
          <w:sz w:val="26"/>
          <w:szCs w:val="26"/>
          <w:lang w:val="ru-RU"/>
        </w:rPr>
      </w:pPr>
      <w:r w:rsidRPr="00D648F0">
        <w:rPr>
          <w:spacing w:val="-1"/>
          <w:sz w:val="26"/>
          <w:szCs w:val="26"/>
          <w:lang w:val="ru-RU"/>
        </w:rPr>
        <w:t>Предложение</w:t>
      </w:r>
    </w:p>
    <w:p w:rsidR="0096170B" w:rsidRPr="00D648F0" w:rsidRDefault="0096170B">
      <w:pPr>
        <w:jc w:val="center"/>
        <w:rPr>
          <w:bCs/>
          <w:sz w:val="26"/>
          <w:szCs w:val="26"/>
          <w:lang w:val="ru-RU"/>
        </w:rPr>
      </w:pPr>
      <w:r w:rsidRPr="00D648F0">
        <w:rPr>
          <w:bCs/>
          <w:sz w:val="26"/>
          <w:szCs w:val="26"/>
          <w:lang w:val="ru-RU"/>
        </w:rPr>
        <w:t xml:space="preserve">о передаче имущества, находящегося в собственности Советского района, </w:t>
      </w:r>
    </w:p>
    <w:p w:rsidR="0096170B" w:rsidRPr="00D648F0" w:rsidRDefault="0096170B">
      <w:pPr>
        <w:jc w:val="center"/>
        <w:rPr>
          <w:sz w:val="26"/>
          <w:szCs w:val="26"/>
          <w:lang w:val="ru-RU"/>
        </w:rPr>
      </w:pPr>
      <w:r w:rsidRPr="00D648F0">
        <w:rPr>
          <w:bCs/>
          <w:sz w:val="26"/>
          <w:szCs w:val="26"/>
          <w:lang w:val="ru-RU"/>
        </w:rPr>
        <w:t xml:space="preserve">в собственность </w:t>
      </w:r>
      <w:r w:rsidRPr="00D648F0">
        <w:rPr>
          <w:bCs/>
          <w:color w:val="000000"/>
          <w:sz w:val="26"/>
          <w:szCs w:val="26"/>
          <w:lang w:val="ru-RU"/>
        </w:rPr>
        <w:t>Ханты-Мансийского автономного округа-Югры</w:t>
      </w:r>
    </w:p>
    <w:p w:rsidR="0096170B" w:rsidRPr="00D648F0" w:rsidRDefault="0096170B">
      <w:pPr>
        <w:spacing w:after="259" w:line="1" w:lineRule="exact"/>
        <w:rPr>
          <w:bCs/>
          <w:sz w:val="26"/>
          <w:szCs w:val="26"/>
          <w:lang w:val="ru-RU"/>
        </w:rPr>
      </w:pPr>
    </w:p>
    <w:tbl>
      <w:tblPr>
        <w:tblW w:w="14805" w:type="dxa"/>
        <w:tblInd w:w="347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2" w:type="dxa"/>
          <w:right w:w="40" w:type="dxa"/>
        </w:tblCellMar>
        <w:tblLook w:val="0000"/>
      </w:tblPr>
      <w:tblGrid>
        <w:gridCol w:w="34"/>
        <w:gridCol w:w="670"/>
        <w:gridCol w:w="1583"/>
        <w:gridCol w:w="1535"/>
        <w:gridCol w:w="3862"/>
        <w:gridCol w:w="2599"/>
        <w:gridCol w:w="4522"/>
      </w:tblGrid>
      <w:tr w:rsidR="0096170B" w:rsidRPr="00D648F0">
        <w:trPr>
          <w:trHeight w:hRule="exact" w:val="14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226"/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№ п/п</w:t>
            </w: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tabs>
                <w:tab w:val="left" w:pos="1565"/>
              </w:tabs>
              <w:spacing w:line="283" w:lineRule="exact"/>
              <w:ind w:right="-40"/>
              <w:jc w:val="center"/>
              <w:rPr>
                <w:spacing w:val="-2"/>
                <w:sz w:val="26"/>
                <w:szCs w:val="26"/>
              </w:rPr>
            </w:pPr>
            <w:r w:rsidRPr="00D648F0">
              <w:rPr>
                <w:spacing w:val="-2"/>
                <w:sz w:val="26"/>
                <w:szCs w:val="26"/>
              </w:rPr>
              <w:t>Полное наименование организации</w:t>
            </w: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pacing w:line="278" w:lineRule="exact"/>
              <w:ind w:left="101"/>
              <w:jc w:val="center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Адрес места нахождения  организации, ИНН организации</w:t>
            </w: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pacing w:line="278" w:lineRule="exact"/>
              <w:ind w:left="48" w:right="10"/>
              <w:jc w:val="center"/>
              <w:rPr>
                <w:spacing w:val="-7"/>
                <w:sz w:val="26"/>
                <w:szCs w:val="26"/>
              </w:rPr>
            </w:pPr>
            <w:r w:rsidRPr="00D648F0">
              <w:rPr>
                <w:spacing w:val="-7"/>
                <w:sz w:val="26"/>
                <w:szCs w:val="26"/>
              </w:rPr>
              <w:t xml:space="preserve">Наименование </w:t>
            </w:r>
          </w:p>
          <w:p w:rsidR="0096170B" w:rsidRPr="00D648F0" w:rsidRDefault="0096170B">
            <w:pPr>
              <w:spacing w:line="278" w:lineRule="exact"/>
              <w:ind w:left="48" w:right="10"/>
              <w:jc w:val="center"/>
              <w:rPr>
                <w:spacing w:val="-7"/>
                <w:sz w:val="26"/>
                <w:szCs w:val="26"/>
              </w:rPr>
            </w:pPr>
            <w:r w:rsidRPr="00D648F0">
              <w:rPr>
                <w:spacing w:val="-7"/>
                <w:sz w:val="26"/>
                <w:szCs w:val="26"/>
              </w:rPr>
              <w:t>имущества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pacing w:line="278" w:lineRule="exact"/>
              <w:ind w:left="48" w:right="10"/>
              <w:jc w:val="center"/>
              <w:rPr>
                <w:spacing w:val="-7"/>
                <w:sz w:val="26"/>
                <w:szCs w:val="26"/>
              </w:rPr>
            </w:pPr>
            <w:r w:rsidRPr="00D648F0">
              <w:rPr>
                <w:spacing w:val="-7"/>
                <w:sz w:val="26"/>
                <w:szCs w:val="26"/>
              </w:rPr>
              <w:t>Адрес места нахождения имущества</w:t>
            </w: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pacing w:line="278" w:lineRule="exact"/>
              <w:ind w:left="48" w:right="10"/>
              <w:jc w:val="center"/>
              <w:rPr>
                <w:spacing w:val="-7"/>
                <w:sz w:val="26"/>
                <w:szCs w:val="26"/>
              </w:rPr>
            </w:pPr>
            <w:r w:rsidRPr="00D648F0">
              <w:rPr>
                <w:spacing w:val="-7"/>
                <w:sz w:val="26"/>
                <w:szCs w:val="26"/>
              </w:rPr>
              <w:t>Индивидуализирующие характеристики имущества</w:t>
            </w:r>
          </w:p>
        </w:tc>
      </w:tr>
      <w:tr w:rsidR="0096170B" w:rsidRPr="00B17B5E">
        <w:trPr>
          <w:trHeight w:val="1755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contextualSpacing/>
              <w:rPr>
                <w:sz w:val="26"/>
                <w:szCs w:val="26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color w:val="00000A"/>
                <w:sz w:val="26"/>
                <w:szCs w:val="26"/>
                <w:lang w:val="ru-RU"/>
              </w:rPr>
            </w:pPr>
            <w:r w:rsidRPr="00D648F0">
              <w:rPr>
                <w:color w:val="00000A"/>
                <w:sz w:val="26"/>
                <w:szCs w:val="26"/>
                <w:lang w:val="ru-RU"/>
              </w:rPr>
              <w:t>Помещение, назначение: нежилое помещение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Россия, </w:t>
            </w:r>
          </w:p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Ханты-Мансийский автономный округ-Югра, Советский район, г. Советский, </w:t>
            </w:r>
          </w:p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ул. Кирова, д. 8В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общая площадь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540,4</w:t>
            </w:r>
            <w:r w:rsidRPr="00D648F0">
              <w:rPr>
                <w:sz w:val="26"/>
                <w:szCs w:val="26"/>
                <w:lang w:val="ru-RU"/>
              </w:rPr>
              <w:t xml:space="preserve"> кв.м.,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2009 год,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42 083 700,00</w:t>
            </w:r>
            <w:r w:rsidRPr="00D648F0">
              <w:rPr>
                <w:sz w:val="26"/>
                <w:szCs w:val="26"/>
                <w:lang w:val="ru-RU"/>
              </w:rPr>
              <w:t xml:space="preserve"> руб.,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кадастровый номер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86:09:0101008:2073</w:t>
            </w:r>
            <w:r w:rsidRPr="00D648F0">
              <w:rPr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(номер и дата государственной регистрации права №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86:09:0101008:2073-8</w:t>
            </w:r>
            <w:r w:rsidRPr="00D648F0">
              <w:rPr>
                <w:sz w:val="26"/>
                <w:szCs w:val="26"/>
                <w:lang w:val="ru-RU"/>
              </w:rPr>
              <w:t>6/055/2019-5 от 12.04.2019)</w:t>
            </w:r>
          </w:p>
        </w:tc>
      </w:tr>
      <w:tr w:rsidR="0096170B" w:rsidRPr="00D648F0">
        <w:trPr>
          <w:trHeight w:val="1963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color w:val="00000A"/>
                <w:sz w:val="26"/>
                <w:szCs w:val="26"/>
                <w:lang w:val="ru-RU"/>
              </w:rPr>
            </w:pPr>
            <w:r w:rsidRPr="00D648F0">
              <w:rPr>
                <w:color w:val="00000A"/>
                <w:sz w:val="26"/>
                <w:szCs w:val="26"/>
                <w:lang w:val="ru-RU"/>
              </w:rPr>
              <w:t>Помещение, назначение: нежилое помещение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Россия, </w:t>
            </w:r>
          </w:p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Ханты-Мансийский автономный округ-Югра, Советский район, г. Советский,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ул. Кирова, д. 8В, п</w:t>
            </w:r>
            <w:r w:rsidRPr="00D648F0">
              <w:rPr>
                <w:color w:val="00000A"/>
                <w:sz w:val="26"/>
                <w:szCs w:val="26"/>
                <w:lang w:val="ru-RU"/>
              </w:rPr>
              <w:t>омещение № 6</w:t>
            </w: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общая площадь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16,2</w:t>
            </w:r>
            <w:r w:rsidRPr="00D648F0">
              <w:rPr>
                <w:sz w:val="26"/>
                <w:szCs w:val="26"/>
                <w:lang w:val="ru-RU"/>
              </w:rPr>
              <w:t xml:space="preserve"> кв.м.,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2009 год,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</w:rPr>
              <w:t>1 005 035,32</w:t>
            </w:r>
            <w:r w:rsidRPr="00D648F0">
              <w:rPr>
                <w:sz w:val="26"/>
                <w:szCs w:val="26"/>
              </w:rPr>
              <w:t xml:space="preserve"> руб.,</w:t>
            </w:r>
          </w:p>
        </w:tc>
      </w:tr>
      <w:tr w:rsidR="0096170B" w:rsidRPr="00D648F0">
        <w:trPr>
          <w:trHeight w:val="12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color w:val="00000A"/>
                <w:sz w:val="26"/>
                <w:szCs w:val="26"/>
                <w:lang w:val="ru-RU"/>
              </w:rPr>
            </w:pPr>
            <w:r w:rsidRPr="00D648F0">
              <w:rPr>
                <w:color w:val="00000A"/>
                <w:sz w:val="26"/>
                <w:szCs w:val="26"/>
                <w:lang w:val="ru-RU"/>
              </w:rPr>
              <w:t>Помещение, назначение: нежилое помещение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Россия, </w:t>
            </w:r>
          </w:p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Ханты-Мансийский автономный округ-Югра, Советский район, г. Советский,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ул. Кирова, д. 8В, п</w:t>
            </w:r>
            <w:r w:rsidRPr="00D648F0">
              <w:rPr>
                <w:color w:val="00000A"/>
                <w:sz w:val="26"/>
                <w:szCs w:val="26"/>
                <w:lang w:val="ru-RU"/>
              </w:rPr>
              <w:t>омещение № 7</w:t>
            </w: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общая площадь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22,7</w:t>
            </w:r>
            <w:r w:rsidRPr="00D648F0">
              <w:rPr>
                <w:sz w:val="26"/>
                <w:szCs w:val="26"/>
                <w:lang w:val="ru-RU"/>
              </w:rPr>
              <w:t xml:space="preserve"> кв.м.,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2009 год,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балансовая стоимость 1 408 290,24 руб.,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highlight w:val="yellow"/>
              </w:rPr>
            </w:pP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A"/>
                <w:sz w:val="26"/>
                <w:szCs w:val="26"/>
                <w:highlight w:val="white"/>
                <w:lang w:val="ru-RU"/>
              </w:rPr>
            </w:pPr>
            <w:r w:rsidRPr="00D648F0">
              <w:rPr>
                <w:color w:val="00000A"/>
                <w:sz w:val="26"/>
                <w:szCs w:val="26"/>
                <w:highlight w:val="white"/>
                <w:lang w:val="ru-RU"/>
              </w:rPr>
              <w:t xml:space="preserve">Здание, </w:t>
            </w:r>
          </w:p>
          <w:p w:rsidR="0096170B" w:rsidRPr="00D648F0" w:rsidRDefault="0096170B">
            <w:pPr>
              <w:ind w:left="57"/>
              <w:rPr>
                <w:color w:val="00000A"/>
                <w:sz w:val="26"/>
                <w:szCs w:val="26"/>
                <w:highlight w:val="white"/>
                <w:lang w:val="ru-RU"/>
              </w:rPr>
            </w:pPr>
            <w:r w:rsidRPr="00D648F0">
              <w:rPr>
                <w:color w:val="00000A"/>
                <w:sz w:val="26"/>
                <w:szCs w:val="26"/>
                <w:highlight w:val="white"/>
                <w:lang w:val="ru-RU"/>
              </w:rPr>
              <w:t>назначение: нежилое здание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Россия, </w:t>
            </w:r>
          </w:p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Ханты-Мансийский автономный </w:t>
            </w:r>
          </w:p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округ - Югра, Советский район, </w:t>
            </w:r>
          </w:p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п. Пионерский, </w:t>
            </w:r>
          </w:p>
          <w:p w:rsidR="0096170B" w:rsidRPr="00D648F0" w:rsidRDefault="0096170B">
            <w:pPr>
              <w:ind w:left="102" w:right="128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ул. Железнодорожная, д. 4</w:t>
            </w: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общая площадь 178</w:t>
            </w:r>
            <w:r w:rsidRPr="00D648F0">
              <w:rPr>
                <w:color w:val="000000"/>
                <w:sz w:val="26"/>
                <w:szCs w:val="26"/>
              </w:rPr>
              <w:t>,2</w:t>
            </w:r>
            <w:r w:rsidRPr="00D648F0">
              <w:rPr>
                <w:sz w:val="26"/>
                <w:szCs w:val="26"/>
              </w:rPr>
              <w:t xml:space="preserve"> кв.м.,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ввод в эксплуатацию – 2013 год,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</w:rPr>
              <w:t xml:space="preserve">9 009 970,20 </w:t>
            </w:r>
            <w:r w:rsidRPr="00D648F0">
              <w:rPr>
                <w:sz w:val="26"/>
                <w:szCs w:val="26"/>
              </w:rPr>
              <w:t xml:space="preserve"> руб.,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кадастровый номер </w:t>
            </w:r>
            <w:r w:rsidRPr="00D648F0">
              <w:rPr>
                <w:color w:val="000000"/>
                <w:sz w:val="26"/>
                <w:szCs w:val="26"/>
              </w:rPr>
              <w:t>86:09:0301001:3305</w:t>
            </w:r>
            <w:r w:rsidRPr="00D648F0">
              <w:rPr>
                <w:sz w:val="26"/>
                <w:szCs w:val="26"/>
              </w:rPr>
              <w:t>,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(номер и дата государственной регистрации права №86-86/001-86/005/009/2015-47/1 от 29.04.2015) </w:t>
            </w:r>
          </w:p>
        </w:tc>
      </w:tr>
      <w:tr w:rsidR="0096170B" w:rsidRPr="00B17B5E">
        <w:trPr>
          <w:trHeight w:val="288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Земельный участок, категория земель: земли населенных пунктов, разрешенное использование: под обслуживание многофункционального центра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Россия,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Ханты-Мансийский автономный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округ-Югра, Советский район, </w:t>
            </w:r>
          </w:p>
          <w:p w:rsidR="0096170B" w:rsidRPr="00D648F0" w:rsidRDefault="0096170B">
            <w:pPr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пгт. Пионерский, </w:t>
            </w:r>
          </w:p>
          <w:p w:rsidR="0096170B" w:rsidRPr="00D648F0" w:rsidRDefault="0096170B">
            <w:pPr>
              <w:ind w:left="57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ул. Железнодорожная, </w:t>
            </w:r>
          </w:p>
          <w:p w:rsidR="0096170B" w:rsidRPr="00D648F0" w:rsidRDefault="0096170B">
            <w:pPr>
              <w:ind w:left="57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д. 4</w:t>
            </w: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общая площадь – 472 кв.м., </w:t>
            </w:r>
          </w:p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1 648 275,92  руб., </w:t>
            </w:r>
          </w:p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кадастровый номер 86:09:0301001:369</w:t>
            </w:r>
          </w:p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(номер и дата государственной регистрации права №86-86/005-86/005/003/2016-621/1 от 06.06.2016) </w:t>
            </w:r>
          </w:p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Автомобиль </w:t>
            </w:r>
            <w:r w:rsidRPr="00D648F0">
              <w:rPr>
                <w:color w:val="000000"/>
                <w:sz w:val="26"/>
                <w:szCs w:val="26"/>
              </w:rPr>
              <w:t>Nissan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Almera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Classik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 2011 года выпуска, категория ТС В, номер шасси отсутствует, № двигателя </w:t>
            </w:r>
            <w:r w:rsidRPr="00D648F0">
              <w:rPr>
                <w:color w:val="000000"/>
                <w:sz w:val="26"/>
                <w:szCs w:val="26"/>
              </w:rPr>
              <w:t>QG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16401707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№ кузова </w:t>
            </w:r>
            <w:r w:rsidRPr="00D648F0">
              <w:rPr>
                <w:color w:val="000000"/>
                <w:sz w:val="26"/>
                <w:szCs w:val="26"/>
              </w:rPr>
              <w:t>KNMCSHLMSCP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873897, цвет бежевый, идентификационный номер </w:t>
            </w:r>
            <w:r w:rsidRPr="00D648F0">
              <w:rPr>
                <w:color w:val="000000"/>
                <w:sz w:val="26"/>
                <w:szCs w:val="26"/>
              </w:rPr>
              <w:t>KNMCSHLMSCP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873897, ПТС 77 УО 088679 выдан 30.11.2011 центральной акцизной таможней, регистрационный знак Е 744 ХА 86, свидетельство о регистрации ТС 86 42 № 090508 выдано ГИБДД ОМВД России по Советскому району 26.05.2016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2011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или иной номер - 110135000001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498 000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</w:rPr>
              <w:t>VoIP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color w:val="000000"/>
                <w:sz w:val="26"/>
                <w:szCs w:val="26"/>
              </w:rPr>
              <w:t>GSM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шлюз </w:t>
            </w:r>
            <w:r w:rsidRPr="00D648F0">
              <w:rPr>
                <w:color w:val="000000"/>
                <w:sz w:val="26"/>
                <w:szCs w:val="26"/>
              </w:rPr>
              <w:t>Yeastar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NeoGate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TG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200 на 2 </w:t>
            </w:r>
            <w:r w:rsidRPr="00D648F0">
              <w:rPr>
                <w:color w:val="000000"/>
                <w:sz w:val="26"/>
                <w:szCs w:val="26"/>
              </w:rPr>
              <w:t>GSM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-линии </w:t>
            </w:r>
            <w:r w:rsidRPr="00D648F0">
              <w:rPr>
                <w:color w:val="000000"/>
                <w:sz w:val="26"/>
                <w:szCs w:val="26"/>
              </w:rPr>
              <w:t>Yeastar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NeoGate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TG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200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19 190,00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397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500,00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Планшетный компьютер Digma Optima Plane 7546S 3G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658,58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310-20IAP FOCL002JRK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964,00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310-20IAP FOCL002JRK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964,00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310-20IAP FOCL002JRK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964,00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510-23АSP AIO 510-23ASR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000,06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510-23АSP AIO 510-23ASR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000,06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510-23АSP AIO 510-23ASR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110134000019,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000,06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510-23АSP AIO 510-23ASR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000,06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510-23АSP AIO 510-23ASR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000,06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Моноблок Lenovo 510-23АSP AIO 510-23ASR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000,06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HP LaserJet Pro M426fdn HP LaserJet PRO MFP426fdn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39 886,50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HP LaserJet Pro M426fdn HP LaserJet PRO MFP426fdn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39 886,50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1188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17 391,86 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110134000049,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55" w:type="dxa"/>
              <w:left w:w="47" w:type="dxa"/>
              <w:bottom w:w="55" w:type="dxa"/>
              <w:right w:w="55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288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28 986,44</w:t>
            </w:r>
            <w:r w:rsidRPr="00D648F0">
              <w:rPr>
                <w:sz w:val="26"/>
                <w:szCs w:val="26"/>
                <w:lang w:val="ru-RU"/>
              </w:rPr>
              <w:t xml:space="preserve"> 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НР Laser Jet Pro M428 HP LaserJet Pro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40 581,02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</w:rPr>
              <w:t>VoIP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color w:val="000000"/>
                <w:sz w:val="26"/>
                <w:szCs w:val="26"/>
              </w:rPr>
              <w:t>GSM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шлюз </w:t>
            </w:r>
            <w:r w:rsidRPr="00D648F0">
              <w:rPr>
                <w:color w:val="000000"/>
                <w:sz w:val="26"/>
                <w:szCs w:val="26"/>
              </w:rPr>
              <w:t>Yeastar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NeoGate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TG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200 на 2 </w:t>
            </w:r>
            <w:r w:rsidRPr="00D648F0">
              <w:rPr>
                <w:color w:val="000000"/>
                <w:sz w:val="26"/>
                <w:szCs w:val="26"/>
              </w:rPr>
              <w:t>GSM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-линии </w:t>
            </w:r>
            <w:r w:rsidRPr="00D648F0">
              <w:rPr>
                <w:color w:val="000000"/>
                <w:sz w:val="26"/>
                <w:szCs w:val="26"/>
              </w:rPr>
              <w:t>TG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200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110134000059,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стоимость16 590,00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ZALMAN (IT4FLL) ZALMAN IT4ALL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29 596,80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HP LaserJet  Pro M428dw HP LaserJet Pro M428dw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27 900,00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HP LaserJet  Pro M428dw HP LaserJet Pro M428dw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27 900,00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HP LaserJet  Pro M428dw HP LaserJet Pro M428dw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27 900,00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HP LaserJet  Pro M428dw HP LaserJet Pro M428dw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27 900,00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HP LaserJet  Pro M428dw HP LaserJet Pro M428dw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27 900,00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WiFi- адаптер Smart Wep-12АС Smart WEP- 12AC  MAC E0D9E352F5C0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17 000,04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B17B5E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Комьютер персональный настольный (Моноблок) </w:t>
            </w:r>
            <w:r w:rsidRPr="00D648F0">
              <w:rPr>
                <w:color w:val="000000"/>
                <w:sz w:val="26"/>
                <w:szCs w:val="26"/>
              </w:rPr>
              <w:t>Lenovo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Lenovo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58 818,37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Веб- камера Logitech Logitech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34 000,00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МФУ Laser Jet  Pro M428 LaserJet Pro MFP M428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110134000099,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30 110,38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168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Ламинатор Fellows Proteus A3 Fellows Proteus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143010340000001,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68 140,00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Уничтожитель для бумаг </w:t>
            </w:r>
            <w:r w:rsidRPr="00D648F0">
              <w:rPr>
                <w:color w:val="000000"/>
                <w:sz w:val="26"/>
                <w:szCs w:val="26"/>
              </w:rPr>
              <w:t>Buro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color w:val="000000"/>
                <w:sz w:val="26"/>
                <w:szCs w:val="26"/>
              </w:rPr>
              <w:t>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70 </w:t>
            </w:r>
            <w:r w:rsidRPr="00D648F0">
              <w:rPr>
                <w:color w:val="000000"/>
                <w:sz w:val="26"/>
                <w:szCs w:val="26"/>
              </w:rPr>
              <w:t>Buro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color w:val="000000"/>
                <w:sz w:val="26"/>
                <w:szCs w:val="26"/>
              </w:rPr>
              <w:t>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70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143010360000003,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6 000,00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Уничтожитель для бумаг </w:t>
            </w:r>
            <w:r w:rsidRPr="00D648F0">
              <w:rPr>
                <w:color w:val="000000"/>
                <w:sz w:val="26"/>
                <w:szCs w:val="26"/>
              </w:rPr>
              <w:t>Buro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color w:val="000000"/>
                <w:sz w:val="26"/>
                <w:szCs w:val="26"/>
              </w:rPr>
              <w:t>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70 </w:t>
            </w:r>
            <w:r w:rsidRPr="00D648F0">
              <w:rPr>
                <w:color w:val="000000"/>
                <w:sz w:val="26"/>
                <w:szCs w:val="26"/>
              </w:rPr>
              <w:t>Buro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color w:val="000000"/>
                <w:sz w:val="26"/>
                <w:szCs w:val="26"/>
              </w:rPr>
              <w:t>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70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143010360000004,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6 000,00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Сервер системы  управления электронной очередью ДАМАСК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143020000000001,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341 791,50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trHeight w:val="570"/>
        </w:trPr>
        <w:tc>
          <w:tcPr>
            <w:tcW w:w="732" w:type="dxa"/>
            <w:gridSpan w:val="2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143020201000010,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143020201000011,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143020201000012,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143020201000013,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Компьютер в сборе Скат Инженер ИБП </w:t>
            </w:r>
            <w:r w:rsidRPr="00D648F0">
              <w:rPr>
                <w:color w:val="000000"/>
                <w:sz w:val="26"/>
                <w:szCs w:val="26"/>
              </w:rPr>
              <w:t>Ippon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Back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Office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143020201000014,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44 469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Ноутбук HP ProBook4740s НР ProBook4740s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143020202000002,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34 500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Ноутбук HP ProBook4740s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143020202000003,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34 500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Ноутбук ASUS X751Ldv-TY136H(90NB04I1-M02080)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143020202000008,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39 600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Ноутбук ASUS X751Ldv-TY136H(90NB04I1-M02080)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143020202000009,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39 600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Системный блок Core I3-3240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18 174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Системный блок Core i3-3220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17 702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 xml:space="preserve">Системный блок Pentium G645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16 394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Intel "Core i5-3570" ASUS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20 407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Системный блок </w:t>
            </w:r>
            <w:r w:rsidRPr="00D648F0">
              <w:rPr>
                <w:color w:val="000000"/>
                <w:sz w:val="26"/>
                <w:szCs w:val="26"/>
              </w:rPr>
              <w:t>ESPIMO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ESPRIMO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P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400 </w:t>
            </w:r>
            <w:r w:rsidRPr="00D648F0">
              <w:rPr>
                <w:color w:val="000000"/>
                <w:sz w:val="26"/>
                <w:szCs w:val="26"/>
              </w:rPr>
              <w:t>E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85;</w:t>
            </w:r>
            <w:r w:rsidRPr="00D648F0">
              <w:rPr>
                <w:color w:val="000000"/>
                <w:sz w:val="26"/>
                <w:szCs w:val="26"/>
              </w:rPr>
              <w:t>Fujitsu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</w:rPr>
              <w:t>M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14-</w:t>
            </w:r>
            <w:r w:rsidRPr="00D648F0">
              <w:rPr>
                <w:color w:val="000000"/>
                <w:sz w:val="26"/>
                <w:szCs w:val="26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2990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20 000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44 613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,50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44 613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,50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1430202610000018,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,98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143020261000019,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143020261000029,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  <w:r w:rsidRPr="00D648F0">
              <w:rPr>
                <w:color w:val="000000"/>
                <w:sz w:val="26"/>
                <w:szCs w:val="26"/>
              </w:rPr>
              <w:t>Системный блок IN-WIN IN WIN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44 170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Системный блок "КИТ" ПЭВМ "КИТ"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24 100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Системный блок "КИТ" ПЭВМ "КИТ"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24 100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Системный блок "КИТ" ПЭВМ "КИТ"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24 100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Системный блок "КИТ" ПЭВМ "КИТ"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143020261000039,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24 100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Системный блок "КИТ" ПЭВМ "КИТ"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143020261000040,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24 100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Системный блок "КИТ"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143020261000041,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24 100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Компьютер в сборе в белом корпусе </w:t>
            </w:r>
            <w:r w:rsidRPr="00D648F0">
              <w:rPr>
                <w:sz w:val="26"/>
                <w:szCs w:val="26"/>
              </w:rPr>
              <w:t>Core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i</w:t>
            </w:r>
            <w:r w:rsidRPr="00D648F0">
              <w:rPr>
                <w:sz w:val="26"/>
                <w:szCs w:val="26"/>
                <w:lang w:val="ru-RU"/>
              </w:rPr>
              <w:t>5 4690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143020263000001,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60 467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Компьютер в сборе в белом корпусе </w:t>
            </w:r>
            <w:r w:rsidRPr="00D648F0">
              <w:rPr>
                <w:sz w:val="26"/>
                <w:szCs w:val="26"/>
              </w:rPr>
              <w:t>Core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i</w:t>
            </w:r>
            <w:r w:rsidRPr="00D648F0">
              <w:rPr>
                <w:sz w:val="26"/>
                <w:szCs w:val="26"/>
                <w:lang w:val="ru-RU"/>
              </w:rPr>
              <w:t>5 4690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143020263000002,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50 487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Компьютер в сборе в белом корпусе </w:t>
            </w:r>
            <w:r w:rsidRPr="00D648F0">
              <w:rPr>
                <w:sz w:val="26"/>
                <w:szCs w:val="26"/>
              </w:rPr>
              <w:t>Core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i</w:t>
            </w:r>
            <w:r w:rsidRPr="00D648F0">
              <w:rPr>
                <w:sz w:val="26"/>
                <w:szCs w:val="26"/>
                <w:lang w:val="ru-RU"/>
              </w:rPr>
              <w:t>5 4690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143020263000003,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60 467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Компьютер в сборе в белом корпусе </w:t>
            </w:r>
            <w:r w:rsidRPr="00D648F0">
              <w:rPr>
                <w:sz w:val="26"/>
                <w:szCs w:val="26"/>
              </w:rPr>
              <w:t>Core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i</w:t>
            </w:r>
            <w:r w:rsidRPr="00D648F0">
              <w:rPr>
                <w:sz w:val="26"/>
                <w:szCs w:val="26"/>
                <w:lang w:val="ru-RU"/>
              </w:rPr>
              <w:t>5 4690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143020263000004,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60 467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Компьютер в сборе в белом корпусе </w:t>
            </w:r>
            <w:r w:rsidRPr="00D648F0">
              <w:rPr>
                <w:sz w:val="26"/>
                <w:szCs w:val="26"/>
              </w:rPr>
              <w:t>Core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i</w:t>
            </w:r>
            <w:r w:rsidRPr="00D648F0">
              <w:rPr>
                <w:sz w:val="26"/>
                <w:szCs w:val="26"/>
                <w:lang w:val="ru-RU"/>
              </w:rPr>
              <w:t>5 4690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143020263000005,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60 467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Компьютер в сборе в белом корпусе </w:t>
            </w:r>
            <w:r w:rsidRPr="00D648F0">
              <w:rPr>
                <w:sz w:val="26"/>
                <w:szCs w:val="26"/>
              </w:rPr>
              <w:t>Core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i</w:t>
            </w:r>
            <w:r w:rsidRPr="00D648F0">
              <w:rPr>
                <w:sz w:val="26"/>
                <w:szCs w:val="26"/>
                <w:lang w:val="ru-RU"/>
              </w:rPr>
              <w:t>5 4690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143020263000006,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балансовая стоимость 60 467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,00 </w:t>
            </w:r>
            <w:r w:rsidRPr="00D648F0">
              <w:rPr>
                <w:sz w:val="26"/>
                <w:szCs w:val="26"/>
                <w:lang w:val="ru-RU"/>
              </w:rPr>
              <w:t>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 w:eastAsia="ru-RU"/>
              </w:rPr>
            </w:pPr>
            <w:r w:rsidRPr="00D648F0">
              <w:rPr>
                <w:color w:val="000000"/>
                <w:sz w:val="26"/>
                <w:szCs w:val="26"/>
                <w:lang w:val="ru-RU" w:eastAsia="ru-RU"/>
              </w:rPr>
              <w:t xml:space="preserve">16-портовый переключатель 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>KVM</w:t>
            </w:r>
            <w:r w:rsidRPr="00D648F0">
              <w:rPr>
                <w:color w:val="000000"/>
                <w:sz w:val="26"/>
                <w:szCs w:val="26"/>
                <w:lang w:val="ru-RU" w:eastAsia="ru-RU"/>
              </w:rPr>
              <w:t xml:space="preserve">-450 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>D</w:t>
            </w:r>
            <w:r w:rsidRPr="00D648F0">
              <w:rPr>
                <w:color w:val="000000"/>
                <w:sz w:val="26"/>
                <w:szCs w:val="26"/>
                <w:lang w:val="ru-RU" w:eastAsia="ru-RU"/>
              </w:rPr>
              <w:t>-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>Link</w:t>
            </w:r>
            <w:r w:rsidRPr="00D648F0">
              <w:rPr>
                <w:color w:val="000000"/>
                <w:sz w:val="26"/>
                <w:szCs w:val="26"/>
                <w:lang w:val="ru-RU" w:eastAsia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>KVM</w:t>
            </w:r>
            <w:r w:rsidRPr="00D648F0">
              <w:rPr>
                <w:color w:val="000000"/>
                <w:sz w:val="26"/>
                <w:szCs w:val="26"/>
                <w:lang w:val="ru-RU" w:eastAsia="ru-RU"/>
              </w:rPr>
              <w:t>-450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143020310000001,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12 500,00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ИБП АРС Smart-UPS APC Smart-UPS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143020310000002,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130 000,00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Cервер HP Enterprise ProLiant DL360 HP  Enterprise ProLiant DL360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143020310000003,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308 321,60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Cервер HP Enterprise ProLiant DL360 HP  Enterprise ProLiant DL360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143020310000004,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308 321,60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Cервер HP Enterprise ProLiant DL360 HP  Enterprise ProLiant DL360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143020310000005,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380 245,60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Cервер HP Enterprise ProLiant DL360 HP  Enterprise ProLiant DL360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143020310000006,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380 245,60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Cервер HP Enterprise ProLiant DL360 HP  Enterprise ProLiant DL360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143020310000007,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380 245,60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ИБП АРС Smart-UPS APC Smart-UPS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143020320000003,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130 000,00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ЖК20" АОС Е2050sa 200LV00010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4 918,00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143020350000010,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143020350000011,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143020350000012,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AOS ЛОС E226OSDA 22" AOC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143020350000013,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624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Графический планшет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143020350000016,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7 937,50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Графический планшет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143020350000018,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7 937,50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HP 21.5"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143020350000020,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9 150,00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LG22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143020350000022,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LG22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143020350000023,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LG22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143020350000024,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LG22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143020350000027,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LG22 LG Fatron 22 EB23TM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143020350000030,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LG22 LG Fatron 22 EB23TM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143020350000031,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LG22 LG Fatron 22 EB23TM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143020350000033,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LG22 LG Fatron 22 EB23TM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143020350000034,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LG22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143020350000036,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LG22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143020350000037,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LG22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143020350000038,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LG LG 22EB23 TM-B Flatron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143020350000039,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LG LG 22EB23 TM-B Flatron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LG LG 22EB23 TM-B Flatron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LG LG 22EB23 TM-B Flatron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LG LG 22EB23 TM-B Flatron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143020350000045,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143020350000048,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143020350000049,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143020350000054,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143020350000055,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143020350000058,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143020350000059,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143020350000060,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Монитор Samsung S24D391HL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143020350000061,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Монитор 21,5" Samsung  S22E200NY LED Samsung S22E200NY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143020350000065,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8 228,00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143020350000067,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143020350000068,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143020350000070,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143020350000071,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143020350000073,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143020350000074,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143020350000076,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143020350000079,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143020350000080,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ЖК монитор 23.6" Samsung Samsung S24E391HL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143020350000081,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12 430,00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МФУ HP LJ M1536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143020360000032,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13 000,00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Calibri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143020360000036,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143020360000037,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143020360000038,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143020360000039,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143020360000040,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143020360000041,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225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143020360000042,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143020360000043,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143020360000044,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143020360000045,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143020360000046,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14 161,88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>Сканер ШК 1900g Honey well Xenon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143020360000047,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14 161,96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 w:eastAsia="ru-RU"/>
              </w:rPr>
            </w:pPr>
            <w:r w:rsidRPr="00D648F0">
              <w:rPr>
                <w:color w:val="000000"/>
                <w:sz w:val="26"/>
                <w:szCs w:val="26"/>
                <w:lang w:val="ru-RU" w:eastAsia="ru-RU"/>
              </w:rPr>
              <w:t xml:space="preserve">МФУ цветной 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>TASKalfa</w:t>
            </w:r>
            <w:r w:rsidRPr="00D648F0">
              <w:rPr>
                <w:color w:val="000000"/>
                <w:sz w:val="26"/>
                <w:szCs w:val="26"/>
                <w:lang w:val="ru-RU" w:eastAsia="ru-RU"/>
              </w:rPr>
              <w:t xml:space="preserve"> 4551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>ci</w:t>
            </w:r>
            <w:r w:rsidRPr="00D648F0">
              <w:rPr>
                <w:color w:val="000000"/>
                <w:sz w:val="26"/>
                <w:szCs w:val="26"/>
                <w:lang w:val="ru-RU" w:eastAsia="ru-RU"/>
              </w:rPr>
              <w:t xml:space="preserve"> 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>TASKalfa</w:t>
            </w:r>
            <w:r w:rsidRPr="00D648F0">
              <w:rPr>
                <w:color w:val="000000"/>
                <w:sz w:val="26"/>
                <w:szCs w:val="26"/>
                <w:lang w:val="ru-RU" w:eastAsia="ru-RU"/>
              </w:rPr>
              <w:t xml:space="preserve"> 4551 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>ci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143020360000061,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845 860,00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Мини АТС г.Советский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143222101000001,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275 289,90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Мини АТС </w:t>
            </w:r>
            <w:r w:rsidRPr="00D648F0">
              <w:rPr>
                <w:color w:val="000000"/>
                <w:sz w:val="26"/>
                <w:szCs w:val="26"/>
                <w:lang w:val="ru-RU" w:eastAsia="ru-RU"/>
              </w:rPr>
              <w:t>п.Пионерский</w:t>
            </w: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143222101000002,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246 935,10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  <w:r w:rsidRPr="00D648F0">
              <w:rPr>
                <w:color w:val="000000"/>
                <w:sz w:val="26"/>
                <w:szCs w:val="26"/>
                <w:lang w:eastAsia="ru-RU"/>
              </w:rPr>
              <w:t xml:space="preserve">Маршрутизатор для мини-АТС </w:t>
            </w: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  <w:p w:rsidR="0096170B" w:rsidRPr="00D648F0" w:rsidRDefault="0096170B">
            <w:pPr>
              <w:ind w:left="57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143222101000003,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12 716,00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IP-телефон 1 Grandstream GXP 1620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- 23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143222131000001,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103 224,00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IP-телефон Grandstream DP715 IP DECT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143222131000002,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35 000,00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Коммутатор НР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V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1905-48 НР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V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1905-48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143222151000001,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19 439,00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Коммутатор HP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143222151000002,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19 500,00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Коммутатор HP ( J9660A)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143222151000003,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25 504,00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IP-камера Hi Watch DS-N241 W MicroSD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143230020000001,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99 624,00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М</w:t>
            </w:r>
            <w:r w:rsidRPr="00D648F0">
              <w:rPr>
                <w:sz w:val="26"/>
                <w:szCs w:val="26"/>
                <w:lang w:val="ru-RU"/>
              </w:rPr>
              <w:t xml:space="preserve">аршрутизатор </w:t>
            </w:r>
            <w:r w:rsidRPr="00D648F0">
              <w:rPr>
                <w:sz w:val="26"/>
                <w:szCs w:val="26"/>
              </w:rPr>
              <w:t>MikroTik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Mikro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Tik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RouterBoard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RB</w:t>
            </w:r>
            <w:r w:rsidRPr="00D648F0">
              <w:rPr>
                <w:sz w:val="26"/>
                <w:szCs w:val="26"/>
                <w:lang w:val="ru-RU"/>
              </w:rPr>
              <w:t>951</w:t>
            </w:r>
            <w:r w:rsidRPr="00D648F0">
              <w:rPr>
                <w:sz w:val="26"/>
                <w:szCs w:val="26"/>
              </w:rPr>
              <w:t>G</w:t>
            </w:r>
            <w:r w:rsidRPr="00D648F0">
              <w:rPr>
                <w:sz w:val="26"/>
                <w:szCs w:val="26"/>
                <w:lang w:val="ru-RU"/>
              </w:rPr>
              <w:t>-2</w:t>
            </w:r>
            <w:r w:rsidRPr="00D648F0">
              <w:rPr>
                <w:sz w:val="26"/>
                <w:szCs w:val="26"/>
              </w:rPr>
              <w:t>HhD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- 8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143313450000003,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50 672,00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Ш</w:t>
            </w:r>
            <w:r w:rsidRPr="00D648F0">
              <w:rPr>
                <w:sz w:val="26"/>
                <w:szCs w:val="26"/>
                <w:lang w:val="ru-RU"/>
              </w:rPr>
              <w:t xml:space="preserve">каф серверный 42 </w:t>
            </w:r>
            <w:r w:rsidRPr="00D648F0">
              <w:rPr>
                <w:sz w:val="26"/>
                <w:szCs w:val="26"/>
              </w:rPr>
              <w:t>U</w:t>
            </w:r>
            <w:r w:rsidRPr="00D648F0">
              <w:rPr>
                <w:sz w:val="26"/>
                <w:szCs w:val="26"/>
                <w:lang w:val="ru-RU"/>
              </w:rPr>
              <w:t xml:space="preserve"> ШТК-С-42.6.10-44АА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143313490000001,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39 690,00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Ш</w:t>
            </w:r>
            <w:r w:rsidRPr="00D648F0">
              <w:rPr>
                <w:sz w:val="26"/>
                <w:szCs w:val="26"/>
              </w:rPr>
              <w:t>каф телеком.6U ШРН 6.300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143313490000002,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5 564,00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Э</w:t>
            </w:r>
            <w:r w:rsidRPr="00D648F0">
              <w:rPr>
                <w:sz w:val="26"/>
                <w:szCs w:val="26"/>
                <w:lang w:val="ru-RU"/>
              </w:rPr>
              <w:t>лектронная система управления очередью ДАМАСК Дамаск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143313560000001,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304 927,09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Киоск электронной очереди ДАМАСК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143313560000002,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241 355,50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ЖК панель 42 диагональ для  электронной очереди ДАМАСК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143313560000003,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50 066,50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ЖК панель 42 диагональ для  электронной очереди ДАМАСК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143313560000004,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50 066,50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Програмный комплекс "ДАМАСК"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143313569000001,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84 384,00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ПАК VipNet  Coordinator HW 100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143313569000002,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164 866,48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Электронная система управления очередью ДАМАСК ДАМАСК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143313569000003,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551 876,00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ИК-детектор DoCash mini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143319130000001,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балансовая стоимость </w:t>
            </w:r>
            <w:r w:rsidRPr="00D648F0">
              <w:rPr>
                <w:sz w:val="26"/>
                <w:szCs w:val="26"/>
                <w:lang w:val="ru-RU"/>
              </w:rPr>
              <w:t>48 489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ИК-детектор DoCash mini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143319130000002,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65 289,00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ИК-детектор DoCash mini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143319130000003,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20 781,00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ИК-детектор DoCash mini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143319130000004,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27</w:t>
            </w:r>
            <w:r w:rsidRPr="00D648F0">
              <w:rPr>
                <w:sz w:val="26"/>
                <w:szCs w:val="26"/>
                <w:lang w:val="ru-RU"/>
              </w:rPr>
              <w:t xml:space="preserve"> 981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бактерицидный Дезар-4 ОРУБп-3-3-"Кронт"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14 439,67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бактерицидный Дезар-4 ОРУБп-3-3-"Кронт"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14 439,67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бактерицидный Дезар-4 ОРУБп-3-3-"Кронт"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14 439,67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Кондиционер (сплит-система )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Aera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6-01/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-070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16 992,67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Кондиционер (сплит-система )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Aera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6-01/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-070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110134000029,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16 992,67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Кондиционер (сплит-система )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Aera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6-01/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-070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16 992,67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Кондиционер (сплит-система )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Aera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6-01/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-070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16 992,67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Кондиционер (сплит-система )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Aera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6-01/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ARS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II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-070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H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6-01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16 992,67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ультрафиолетовый бактерицидный ОДВ-РБ-100 ОДВ_РБ-100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21 200,00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ультрафиолетовый бактерицидный ОДВ-РБ-100 ОДВ_РБ-100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21 200,00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ультрафиолетовый бактерицидный ОДВ-РБ-100 ОДВ_РБ-100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21 200,00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ультрафиолетовый бактерицидный ОДВ-РБ-100 ОДВ_РБ-100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21 200,00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ультрафиолетовый бактерицидный ОДВ-РБ-100 ОДВ_РБ-100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21 200,00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ультрафиолетовый бактерицидный ОДВ-РБ-100 ОДВ_РБ-100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21 200,00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ультрафиолетовый бактерицидный ОДВ-РБ-200 ОДВ_РБ-200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110134000079,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31 700,00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Облучатель ультрафиолетовый бактерицидный ОДВ-РБ-200 ОДВ_РБ-200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110134000080,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31 700,00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Тепловая завеса Ballu BHC-3000SB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142919540000001,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5 100,00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Вывеска фасадная световая 700*810мм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143699000000001,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53 177,00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Вывеска фасадная световая 700*810мм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143699000000002,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53 177,00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Вывеска фасадная световая 700*810мм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143699000000003,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53 176,00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Вывеска фасадная световая 700*810мм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143699000000004,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48 442,50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Вывеска фасадная световая 700*810мм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143699000000005,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48 442,50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Вывеска фасадная световая 700*810мм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143699000000006,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48 442,50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Вывеска фасадная световая 1000*7400мм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143699000000008,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99 030,00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Вывеска фасадная световая 1000*5000мм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143699000000009,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79 300,00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Уничтожитель бумаги (шредер)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BURO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BU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1601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36 378,32 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Уничтожитель бумаги (шредер)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BURO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BU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1601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9 094,59 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Уничтожитель бумаги (шредер)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BURO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BU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1601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- 9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110134000035,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95 493,06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Система видеонаблюдения пгт. Малиновский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DS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N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204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P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(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)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18 565,00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Система видеонаблюдения пгт. Таежный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DS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N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204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P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(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)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18 565,00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Система видеонаблюдения пгт. Агириш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DS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N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204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P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(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)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26 565,00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Система видеонаблюдения пгт. Зеленоборск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DS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N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204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P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(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)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26 565,00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Система видеонаблюдения пгт. Коммунистический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DS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N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204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P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(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)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26 565,00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Система видеонаблюдения пгт. 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DS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-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N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204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P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(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B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)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110134000065,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18 565,05 руб.</w:t>
            </w:r>
          </w:p>
          <w:p w:rsidR="0096170B" w:rsidRPr="00D648F0" w:rsidRDefault="0096170B">
            <w:pPr>
              <w:snapToGrid w:val="0"/>
              <w:ind w:left="102" w:right="128"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Уничтожитель бумаг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143010360000002,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5 774,00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Система видеонаблюдения г.Советский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143221137000001,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499 503,46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Система видеонаблюдения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п.Пионерский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143221137000002,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75 955,08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Фотоаппарат Canon Canon DS126281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143322173000001,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59 790,00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Сейф ТМ-90Т ТМ-90Т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12 610,00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Сейф ТМ-90Т ТМ-90Т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12 610,00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Стол ПГО 1 ПГО1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7 990,00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Сейф Гарант-67Т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32 900,00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Сейф Гарант-67Т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32 900,00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Шкаф картотечный КД 516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- 8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27 800,00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Шкаф картотечный А-44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2017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10 767,00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Кухонный гарнитур "Татьяна"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2018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16 100,00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Шкаф гардеробный Шкаф 5-секционный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97 300,00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Тумба подкатная к столу специалиста правая 1400*560*700 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1101360000010,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22 705,00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Тумба подкатная к столу специалиста правая 1400*560*700 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1101360000011,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22 150,00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Тумба подкатная к столу специалиста правая 1400*560*700 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1101360000012,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21 595,00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Тумба подкатная к столу специалиста правая 1400*560*700 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1101360000013,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22 150,00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С</w:t>
            </w:r>
            <w:r w:rsidRPr="00D648F0">
              <w:rPr>
                <w:sz w:val="26"/>
                <w:szCs w:val="26"/>
              </w:rPr>
              <w:t xml:space="preserve">тол специалиста отдельностоящий.1500*900800мм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1101360000014,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31 966,67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Зона дополнительных сервисов 900*500*1200мм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2019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1101360000015,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28 950,00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Котел электрический NAVIEN EQB-12HW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39 900,00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Термометр бесконтактный  Aiqura AD-801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11 900,00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Термометр бесконтактный  Aiqura AD-801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11 900,00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>Стол специалиста с правой перегородкой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1101360000025,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51 800,00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Стол специалиста с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ле</w:t>
            </w:r>
            <w:r w:rsidRPr="00D648F0">
              <w:rPr>
                <w:rFonts w:cs="Times New Roman"/>
                <w:color w:val="000000"/>
                <w:sz w:val="26"/>
                <w:szCs w:val="26"/>
              </w:rPr>
              <w:t>вой перегородкой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1101360000026,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51 800,00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Стол специалиста центральный </w:t>
            </w:r>
          </w:p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1101360000027,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34 549,41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для заполнения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1101360000028,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для заполнения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1101360000029,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для заполнения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1101360000030,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для заполнения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1101360000031,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для заполнения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1101360000032,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для заполнения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1101360000033,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16 000,00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jc w:val="right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Стол специалиста с левой перегородкой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1101360000039,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59 566,67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специалиста отдельностоящий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1101360000040,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38 266,67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специалиста отдельностоящий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102" w:right="12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1101360000041,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балансовая стоимость 38 266,67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специалиста отдельностоящий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1101360000042,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38 266,67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Тумба подкатная к столу специалиста правая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1101360000043,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11 400,00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Тумба подкатная к столу специалиста правая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1101360000044,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11 400,00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Тумба подкатная к столу специалиста правая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1101360000045,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11 400,00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Тумба подкатная к столу специалиста правая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1101360000046,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11 400,00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Жалюзи вертикальные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- 7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161721090000001,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34 300,00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Сейф металлический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162899000000001,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21 321,86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Сейф металлический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162899000000002,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21 321,86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Кулер HC56L-UFD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162930019000001,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12 900,00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right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Кулер YR5-12F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162930019000004,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3 650,00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Кулер для воды </w:t>
            </w:r>
            <w:r w:rsidRPr="00D648F0">
              <w:rPr>
                <w:sz w:val="26"/>
                <w:szCs w:val="26"/>
              </w:rPr>
              <w:t>HotFrost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V</w:t>
            </w:r>
            <w:r w:rsidRPr="00D648F0">
              <w:rPr>
                <w:sz w:val="26"/>
                <w:szCs w:val="26"/>
                <w:lang w:val="ru-RU"/>
              </w:rPr>
              <w:t>208</w:t>
            </w:r>
            <w:r w:rsidRPr="00D648F0">
              <w:rPr>
                <w:sz w:val="26"/>
                <w:szCs w:val="26"/>
              </w:rPr>
              <w:t>XST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162930019000006,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Холодильник Саратов Саратов - 451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162930100000001,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11 600,00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Холодильник Саратов Саратов - 451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162930100000002,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11 600,00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Кондиционер PIONEER KFR20UW/KOR20UW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162930274000001,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12 782,00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Сплит-система Ра</w:t>
            </w:r>
            <w:r w:rsidRPr="00D648F0">
              <w:rPr>
                <w:sz w:val="26"/>
                <w:szCs w:val="26"/>
              </w:rPr>
              <w:t>nasonik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CS</w:t>
            </w:r>
            <w:r w:rsidRPr="00D648F0">
              <w:rPr>
                <w:sz w:val="26"/>
                <w:szCs w:val="26"/>
                <w:lang w:val="ru-RU"/>
              </w:rPr>
              <w:t>-</w:t>
            </w:r>
            <w:r w:rsidRPr="00D648F0">
              <w:rPr>
                <w:sz w:val="26"/>
                <w:szCs w:val="26"/>
              </w:rPr>
              <w:t>PW</w:t>
            </w:r>
            <w:r w:rsidRPr="00D648F0">
              <w:rPr>
                <w:sz w:val="26"/>
                <w:szCs w:val="26"/>
                <w:lang w:val="ru-RU"/>
              </w:rPr>
              <w:t xml:space="preserve"> 18 </w:t>
            </w:r>
            <w:r w:rsidRPr="00D648F0">
              <w:rPr>
                <w:sz w:val="26"/>
                <w:szCs w:val="26"/>
              </w:rPr>
              <w:t>MKD</w:t>
            </w:r>
            <w:r w:rsidRPr="00D648F0">
              <w:rPr>
                <w:sz w:val="26"/>
                <w:szCs w:val="26"/>
                <w:lang w:val="ru-RU"/>
              </w:rPr>
              <w:t>/</w:t>
            </w:r>
            <w:r w:rsidRPr="00D648F0">
              <w:rPr>
                <w:sz w:val="26"/>
                <w:szCs w:val="26"/>
              </w:rPr>
              <w:t>CU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PW</w:t>
            </w:r>
            <w:r w:rsidRPr="00D648F0">
              <w:rPr>
                <w:sz w:val="26"/>
                <w:szCs w:val="26"/>
                <w:lang w:val="ru-RU"/>
              </w:rPr>
              <w:t>18</w:t>
            </w:r>
            <w:r w:rsidRPr="00D648F0">
              <w:rPr>
                <w:sz w:val="26"/>
                <w:szCs w:val="26"/>
              </w:rPr>
              <w:t>MKD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162930274000002,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34 000,00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Сплит-система Ра</w:t>
            </w:r>
            <w:r w:rsidRPr="00D648F0">
              <w:rPr>
                <w:sz w:val="26"/>
                <w:szCs w:val="26"/>
              </w:rPr>
              <w:t>nasonik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CS</w:t>
            </w:r>
            <w:r w:rsidRPr="00D648F0">
              <w:rPr>
                <w:sz w:val="26"/>
                <w:szCs w:val="26"/>
                <w:lang w:val="ru-RU"/>
              </w:rPr>
              <w:t>-</w:t>
            </w:r>
            <w:r w:rsidRPr="00D648F0">
              <w:rPr>
                <w:sz w:val="26"/>
                <w:szCs w:val="26"/>
              </w:rPr>
              <w:t>PW</w:t>
            </w:r>
            <w:r w:rsidRPr="00D648F0">
              <w:rPr>
                <w:sz w:val="26"/>
                <w:szCs w:val="26"/>
                <w:lang w:val="ru-RU"/>
              </w:rPr>
              <w:t xml:space="preserve"> 18 </w:t>
            </w:r>
            <w:r w:rsidRPr="00D648F0">
              <w:rPr>
                <w:sz w:val="26"/>
                <w:szCs w:val="26"/>
              </w:rPr>
              <w:t>MKD</w:t>
            </w:r>
            <w:r w:rsidRPr="00D648F0">
              <w:rPr>
                <w:sz w:val="26"/>
                <w:szCs w:val="26"/>
                <w:lang w:val="ru-RU"/>
              </w:rPr>
              <w:t>/</w:t>
            </w:r>
            <w:r w:rsidRPr="00D648F0">
              <w:rPr>
                <w:sz w:val="26"/>
                <w:szCs w:val="26"/>
              </w:rPr>
              <w:t>CU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PW</w:t>
            </w:r>
            <w:r w:rsidRPr="00D648F0">
              <w:rPr>
                <w:sz w:val="26"/>
                <w:szCs w:val="26"/>
                <w:lang w:val="ru-RU"/>
              </w:rPr>
              <w:t>18</w:t>
            </w:r>
            <w:r w:rsidRPr="00D648F0">
              <w:rPr>
                <w:sz w:val="26"/>
                <w:szCs w:val="26"/>
              </w:rPr>
              <w:t>MKD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162930274000003,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34 000,00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Сплит-система Ра</w:t>
            </w:r>
            <w:r w:rsidRPr="00D648F0">
              <w:rPr>
                <w:sz w:val="26"/>
                <w:szCs w:val="26"/>
              </w:rPr>
              <w:t>nasonik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CS</w:t>
            </w:r>
            <w:r w:rsidRPr="00D648F0">
              <w:rPr>
                <w:sz w:val="26"/>
                <w:szCs w:val="26"/>
                <w:lang w:val="ru-RU"/>
              </w:rPr>
              <w:t>-</w:t>
            </w:r>
            <w:r w:rsidRPr="00D648F0">
              <w:rPr>
                <w:sz w:val="26"/>
                <w:szCs w:val="26"/>
              </w:rPr>
              <w:t>PW</w:t>
            </w:r>
            <w:r w:rsidRPr="00D648F0">
              <w:rPr>
                <w:sz w:val="26"/>
                <w:szCs w:val="26"/>
                <w:lang w:val="ru-RU"/>
              </w:rPr>
              <w:t xml:space="preserve"> 18 </w:t>
            </w:r>
            <w:r w:rsidRPr="00D648F0">
              <w:rPr>
                <w:sz w:val="26"/>
                <w:szCs w:val="26"/>
              </w:rPr>
              <w:t>MKD</w:t>
            </w:r>
            <w:r w:rsidRPr="00D648F0">
              <w:rPr>
                <w:sz w:val="26"/>
                <w:szCs w:val="26"/>
                <w:lang w:val="ru-RU"/>
              </w:rPr>
              <w:t>/</w:t>
            </w:r>
            <w:r w:rsidRPr="00D648F0">
              <w:rPr>
                <w:sz w:val="26"/>
                <w:szCs w:val="26"/>
              </w:rPr>
              <w:t>CU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PW</w:t>
            </w:r>
            <w:r w:rsidRPr="00D648F0">
              <w:rPr>
                <w:sz w:val="26"/>
                <w:szCs w:val="26"/>
                <w:lang w:val="ru-RU"/>
              </w:rPr>
              <w:t>18</w:t>
            </w:r>
            <w:r w:rsidRPr="00D648F0">
              <w:rPr>
                <w:sz w:val="26"/>
                <w:szCs w:val="26"/>
              </w:rPr>
              <w:t>MKD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162930274000004,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34 000,00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Сплит-система Ра</w:t>
            </w:r>
            <w:r w:rsidRPr="00D648F0">
              <w:rPr>
                <w:sz w:val="26"/>
                <w:szCs w:val="26"/>
              </w:rPr>
              <w:t>nasonik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CS</w:t>
            </w:r>
            <w:r w:rsidRPr="00D648F0">
              <w:rPr>
                <w:sz w:val="26"/>
                <w:szCs w:val="26"/>
                <w:lang w:val="ru-RU"/>
              </w:rPr>
              <w:t>-</w:t>
            </w:r>
            <w:r w:rsidRPr="00D648F0">
              <w:rPr>
                <w:sz w:val="26"/>
                <w:szCs w:val="26"/>
              </w:rPr>
              <w:t>PW</w:t>
            </w:r>
            <w:r w:rsidRPr="00D648F0">
              <w:rPr>
                <w:sz w:val="26"/>
                <w:szCs w:val="26"/>
                <w:lang w:val="ru-RU"/>
              </w:rPr>
              <w:t xml:space="preserve"> 18 </w:t>
            </w:r>
            <w:r w:rsidRPr="00D648F0">
              <w:rPr>
                <w:sz w:val="26"/>
                <w:szCs w:val="26"/>
              </w:rPr>
              <w:t>MKD</w:t>
            </w:r>
            <w:r w:rsidRPr="00D648F0">
              <w:rPr>
                <w:sz w:val="26"/>
                <w:szCs w:val="26"/>
                <w:lang w:val="ru-RU"/>
              </w:rPr>
              <w:t>/</w:t>
            </w:r>
            <w:r w:rsidRPr="00D648F0">
              <w:rPr>
                <w:sz w:val="26"/>
                <w:szCs w:val="26"/>
              </w:rPr>
              <w:t>CU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PW</w:t>
            </w:r>
            <w:r w:rsidRPr="00D648F0">
              <w:rPr>
                <w:sz w:val="26"/>
                <w:szCs w:val="26"/>
                <w:lang w:val="ru-RU"/>
              </w:rPr>
              <w:t>18</w:t>
            </w:r>
            <w:r w:rsidRPr="00D648F0">
              <w:rPr>
                <w:sz w:val="26"/>
                <w:szCs w:val="26"/>
              </w:rPr>
              <w:t>MKD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162930274000005,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34 000,00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Стол пеленальный NUVOLA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163612233000001,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20 014,87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Стул вращающийся  </w:t>
            </w:r>
            <w:r w:rsidRPr="00D648F0">
              <w:rPr>
                <w:sz w:val="26"/>
                <w:szCs w:val="26"/>
              </w:rPr>
              <w:t>UTFC</w:t>
            </w:r>
            <w:r w:rsidRPr="00D648F0">
              <w:rPr>
                <w:sz w:val="26"/>
                <w:szCs w:val="26"/>
                <w:lang w:val="ru-RU"/>
              </w:rPr>
              <w:t xml:space="preserve"> Стул барный  вращающийся 2-72/ </w:t>
            </w:r>
            <w:r w:rsidRPr="00D648F0">
              <w:rPr>
                <w:sz w:val="26"/>
                <w:szCs w:val="26"/>
              </w:rPr>
              <w:t>WX</w:t>
            </w:r>
            <w:r w:rsidRPr="00D648F0">
              <w:rPr>
                <w:sz w:val="26"/>
                <w:szCs w:val="26"/>
                <w:lang w:val="ru-RU"/>
              </w:rPr>
              <w:t>-2318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163612303000001,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7 233,00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Стул вращающийся  </w:t>
            </w:r>
            <w:r w:rsidRPr="00D648F0">
              <w:rPr>
                <w:sz w:val="26"/>
                <w:szCs w:val="26"/>
              </w:rPr>
              <w:t>UTFC</w:t>
            </w:r>
            <w:r w:rsidRPr="00D648F0">
              <w:rPr>
                <w:sz w:val="26"/>
                <w:szCs w:val="26"/>
                <w:lang w:val="ru-RU"/>
              </w:rPr>
              <w:t xml:space="preserve"> Стул барный  вращающийся 2-72/ </w:t>
            </w:r>
            <w:r w:rsidRPr="00D648F0">
              <w:rPr>
                <w:sz w:val="26"/>
                <w:szCs w:val="26"/>
              </w:rPr>
              <w:t>WX</w:t>
            </w:r>
            <w:r w:rsidRPr="00D648F0">
              <w:rPr>
                <w:sz w:val="26"/>
                <w:szCs w:val="26"/>
                <w:lang w:val="ru-RU"/>
              </w:rPr>
              <w:t>-2318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163612303000002,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7 233,00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Стул вращающийся  </w:t>
            </w:r>
            <w:r w:rsidRPr="00D648F0">
              <w:rPr>
                <w:sz w:val="26"/>
                <w:szCs w:val="26"/>
              </w:rPr>
              <w:t>UTFC</w:t>
            </w:r>
            <w:r w:rsidRPr="00D648F0">
              <w:rPr>
                <w:sz w:val="26"/>
                <w:szCs w:val="26"/>
                <w:lang w:val="ru-RU"/>
              </w:rPr>
              <w:t xml:space="preserve"> Стул барный  вращающийся 2-72/ </w:t>
            </w:r>
            <w:r w:rsidRPr="00D648F0">
              <w:rPr>
                <w:sz w:val="26"/>
                <w:szCs w:val="26"/>
              </w:rPr>
              <w:t>WX</w:t>
            </w:r>
            <w:r w:rsidRPr="00D648F0">
              <w:rPr>
                <w:sz w:val="26"/>
                <w:szCs w:val="26"/>
                <w:lang w:val="ru-RU"/>
              </w:rPr>
              <w:t>-2318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163612303000003,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7 233,00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Стул вращающийся  </w:t>
            </w:r>
            <w:r w:rsidRPr="00D648F0">
              <w:rPr>
                <w:sz w:val="26"/>
                <w:szCs w:val="26"/>
              </w:rPr>
              <w:t>UTFC</w:t>
            </w:r>
            <w:r w:rsidRPr="00D648F0">
              <w:rPr>
                <w:sz w:val="26"/>
                <w:szCs w:val="26"/>
                <w:lang w:val="ru-RU"/>
              </w:rPr>
              <w:t xml:space="preserve"> Стул барный  вращающийся 2-72/ </w:t>
            </w:r>
            <w:r w:rsidRPr="00D648F0">
              <w:rPr>
                <w:sz w:val="26"/>
                <w:szCs w:val="26"/>
              </w:rPr>
              <w:t>WX</w:t>
            </w:r>
            <w:r w:rsidRPr="00D648F0">
              <w:rPr>
                <w:sz w:val="26"/>
                <w:szCs w:val="26"/>
                <w:lang w:val="ru-RU"/>
              </w:rPr>
              <w:t>-2318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163612303000004,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7 233,00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Стул вращающийся  </w:t>
            </w:r>
            <w:r w:rsidRPr="00D648F0">
              <w:rPr>
                <w:sz w:val="26"/>
                <w:szCs w:val="26"/>
              </w:rPr>
              <w:t>UTFC</w:t>
            </w:r>
            <w:r w:rsidRPr="00D648F0">
              <w:rPr>
                <w:sz w:val="26"/>
                <w:szCs w:val="26"/>
                <w:lang w:val="ru-RU"/>
              </w:rPr>
              <w:t xml:space="preserve"> Стул барный  вращающийся 2-72/ </w:t>
            </w:r>
            <w:r w:rsidRPr="00D648F0">
              <w:rPr>
                <w:sz w:val="26"/>
                <w:szCs w:val="26"/>
              </w:rPr>
              <w:t>WX</w:t>
            </w:r>
            <w:r w:rsidRPr="00D648F0">
              <w:rPr>
                <w:sz w:val="26"/>
                <w:szCs w:val="26"/>
                <w:lang w:val="ru-RU"/>
              </w:rPr>
              <w:t>-2318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163612303000005,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7 233,00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Стул вращающийся  </w:t>
            </w:r>
            <w:r w:rsidRPr="00D648F0">
              <w:rPr>
                <w:sz w:val="26"/>
                <w:szCs w:val="26"/>
              </w:rPr>
              <w:t>UTFC</w:t>
            </w:r>
            <w:r w:rsidRPr="00D648F0">
              <w:rPr>
                <w:sz w:val="26"/>
                <w:szCs w:val="26"/>
                <w:lang w:val="ru-RU"/>
              </w:rPr>
              <w:t xml:space="preserve"> Стул барный  вращающийся 2-72/ </w:t>
            </w:r>
            <w:r w:rsidRPr="00D648F0">
              <w:rPr>
                <w:sz w:val="26"/>
                <w:szCs w:val="26"/>
              </w:rPr>
              <w:t>WX</w:t>
            </w:r>
            <w:r w:rsidRPr="00D648F0">
              <w:rPr>
                <w:sz w:val="26"/>
                <w:szCs w:val="26"/>
                <w:lang w:val="ru-RU"/>
              </w:rPr>
              <w:t>-2318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163612303000006,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7 233,00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Стеллаж архивный MS (Strong MS)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- 17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163612336000001,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302 879,99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Стойка администратора (правая)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163612353000001,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48 637,12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Ресепшн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2014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163612353000004,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90 000,00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ind w:left="57"/>
              <w:rPr>
                <w:rFonts w:cs="Times New Roman"/>
                <w:color w:val="000000"/>
                <w:sz w:val="26"/>
                <w:szCs w:val="26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</w:rPr>
              <w:t xml:space="preserve">Стойка администратора (левая)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163612353000005,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37 748,73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Стул для зоны дополнительных сервисов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- 3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163612382000002,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26 778,21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Сиденье для зоны ожидания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163612382000003,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29 817,70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Кресло д/руководителя Т9950АХSN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163612396000001,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54 180,00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руководителя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45 150,00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руководителя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45 150,00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Стол д/переговоров MS 24-12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46 465,00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Стол д/переговоров MS 24-12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46 465,00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Стойка доступа к порталу услуг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8 759,00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Стойка доступа к порталу услуг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8 759,00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Стойка доступа к порталу услуг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8 759,00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Стойка доступа к порталу услуг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163612420000010,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8 759,00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Стойка доступа к порталу услуг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163612420000011,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8 759,00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Стойка доступа к порталу услуг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163612420000012,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8 759,00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Зона дополнительных сервисов со стеклянной перегородкой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163612420000013,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48 449,87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Зона дополнительных сервисов со стеклянной перегородкой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163612420000014,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58 488,40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Стол письменный DL-140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- 13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73 723,00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Стол письменный MDL-140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85 350,00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Стол письменный MDL-140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70 660,00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163612421000009,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163612421000010,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163612421000011,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Стол+ удлиненная тумба Рабочее место по приему-выдаче документов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163612421000012,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специалиста отдельностоящий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163612421000013,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41 770,70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Стол специалиста  крайний (левый) со стеклянной перегородкой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- 3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163612421000014,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55 763,28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Стол специалиста  крайний (правый) со стеклянной перегородкой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- 3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163612421000015,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57 263,28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Стол специалиста  центральный со стеклянной перегородкой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163612421000016,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163 827,30руб.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д/документов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163612431000001,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158 030,00руб.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Шкаф для документов со стеклом О-74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- 3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163612431000002,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33 786,00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163612431000003,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7 867,00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163612431000004,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7 867,00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jc w:val="center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163612431000005,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7 867,00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163612431000006,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7 867,00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163612431000007,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7 867,00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163612431000008,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7 867,00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Секция двухместная Троя Троя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163612440000001,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16 267,00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Секция двухместная Троя Троя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163612440000002,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16 267,00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Секция двухместная Троя Троя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163612440000003,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16 267,00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Диван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163612441000001,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56 438,00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Диван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163612441000002,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56 438,00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Диван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163612441000003,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56 438,00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Диван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- 1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163612441000004,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56 438,00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Диван для посетителей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163612441000007,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353 537,10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Набор мебели для руководителя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163612452000001,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87 719,00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Набор мебели для руководителя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163612452000002,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87 719,00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для заполнения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163612496000001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12 421,58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для заполнения документов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163612496000002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19 059,22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Кресло д/посетителей Т9950AXSN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163612511000001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67 730,00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Кресло для ожидания (кресло посетителя)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52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163612511000003,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422 338,80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Тумба приставная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27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163612514000001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304 776,00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Тумба приставная О-32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31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163612514000002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279 930,00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Тумба подкатная к столу специалиста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17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163612514000004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146 566,01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Вешалка для одежды B-11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163612550000001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23 776,52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>Вешалка для одежды М-6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163612550000002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54 224,40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одежды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163612641000001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158 030,00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Шкаф для одежды. Шкаф д/одежды двухдверный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163612641000003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8 564,00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одежды.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163612641000004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7 117,00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одежды.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163612641000005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7 117,00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Шкаф для одежды. Шкаф д/одежды двухдверный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163612641000006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7 117,00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для одежды.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163612641000007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7 117,00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Шкаф для одежды. Шкаф д/одежды двухдверный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163612641000008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5 670,00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журнальный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163612663000001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10 432,00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Шкаф картотечный ШК-9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163612703000001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36 176,00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5 066,00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163612703000003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5 066,00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163612703000004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5 066,00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5 066,00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163612703000006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5 066,00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163612703000007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3 644,00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163612703000008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5 066,00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163612703000009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5 066,00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Шкаф металический </w:t>
            </w:r>
            <w:r w:rsidRPr="00D648F0">
              <w:rPr>
                <w:sz w:val="26"/>
                <w:szCs w:val="26"/>
              </w:rPr>
              <w:t>SL</w:t>
            </w:r>
            <w:r w:rsidRPr="00D648F0">
              <w:rPr>
                <w:sz w:val="26"/>
                <w:szCs w:val="26"/>
                <w:lang w:val="ru-RU"/>
              </w:rPr>
              <w:t>-65</w:t>
            </w:r>
            <w:r w:rsidRPr="00D648F0">
              <w:rPr>
                <w:sz w:val="26"/>
                <w:szCs w:val="26"/>
              </w:rPr>
              <w:t>T</w:t>
            </w:r>
            <w:r w:rsidRPr="00D648F0">
              <w:rPr>
                <w:sz w:val="26"/>
                <w:szCs w:val="26"/>
                <w:lang w:val="ru-RU"/>
              </w:rPr>
              <w:t xml:space="preserve"> Практик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2015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163612703000010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6 488,00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Стенд информационный напольный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163696622000002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80 000,00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Стойка информационная напольная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8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2013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163696622000003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144 000,00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Навигационная табличка 1500*210 мм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2016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 xml:space="preserve">инвентарный номер – </w:t>
            </w: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163696622000005</w:t>
            </w:r>
            <w:r w:rsidRPr="00D648F0">
              <w:rPr>
                <w:color w:val="000000"/>
                <w:sz w:val="26"/>
                <w:szCs w:val="26"/>
                <w:lang w:val="ru-RU"/>
              </w:rPr>
              <w:t>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IP-телефон Yealink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110134000100,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32 000,00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ИБП CROWN  CMU-SP1200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90 300,00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МФУ струйный HP DeskJet 2630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3 350,00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Модем беспроводной TR-Link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4 980,00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Монитор ASUS 23"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132 300,00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Наушники Н-230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2 475,00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Р/Телефон </w:t>
            </w:r>
            <w:r w:rsidRPr="00D648F0">
              <w:rPr>
                <w:sz w:val="26"/>
                <w:szCs w:val="26"/>
              </w:rPr>
              <w:t>Dect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KX</w:t>
            </w:r>
            <w:r w:rsidRPr="00D648F0">
              <w:rPr>
                <w:sz w:val="26"/>
                <w:szCs w:val="26"/>
                <w:lang w:val="ru-RU"/>
              </w:rPr>
              <w:t>-</w:t>
            </w:r>
            <w:r w:rsidRPr="00D648F0">
              <w:rPr>
                <w:sz w:val="26"/>
                <w:szCs w:val="26"/>
              </w:rPr>
              <w:t>TG</w:t>
            </w:r>
            <w:r w:rsidRPr="00D648F0">
              <w:rPr>
                <w:sz w:val="26"/>
                <w:szCs w:val="26"/>
                <w:lang w:val="ru-RU"/>
              </w:rPr>
              <w:t xml:space="preserve">1611 белый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1 890,00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Радиотелефон Panasonik KX-TG1611RUW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1 490,00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Радиотелефон  Panasonik KX-TGB210RUB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110134000108,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1 490,00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Радиотелефон Philips D1201B/51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110134000109,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1 390,00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Телефон </w:t>
            </w:r>
            <w:r w:rsidRPr="00D648F0">
              <w:rPr>
                <w:sz w:val="26"/>
                <w:szCs w:val="26"/>
              </w:rPr>
              <w:t>Dect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КХ-Т</w:t>
            </w:r>
            <w:r w:rsidRPr="00D648F0">
              <w:rPr>
                <w:sz w:val="26"/>
                <w:szCs w:val="26"/>
              </w:rPr>
              <w:t>G</w:t>
            </w:r>
            <w:r w:rsidRPr="00D648F0">
              <w:rPr>
                <w:sz w:val="26"/>
                <w:szCs w:val="26"/>
                <w:lang w:val="ru-RU"/>
              </w:rPr>
              <w:t xml:space="preserve">1611 (бежевый,белый)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110134000110,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Телефон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"КХ-Т</w:t>
            </w:r>
            <w:r w:rsidRPr="00D648F0">
              <w:rPr>
                <w:sz w:val="26"/>
                <w:szCs w:val="26"/>
              </w:rPr>
              <w:t>S</w:t>
            </w:r>
            <w:r w:rsidRPr="00D648F0">
              <w:rPr>
                <w:sz w:val="26"/>
                <w:szCs w:val="26"/>
                <w:lang w:val="ru-RU"/>
              </w:rPr>
              <w:t>2350</w:t>
            </w:r>
            <w:r w:rsidRPr="00D648F0">
              <w:rPr>
                <w:sz w:val="26"/>
                <w:szCs w:val="26"/>
              </w:rPr>
              <w:t>RUW</w:t>
            </w:r>
            <w:r w:rsidRPr="00D648F0">
              <w:rPr>
                <w:sz w:val="26"/>
                <w:szCs w:val="26"/>
                <w:lang w:val="ru-RU"/>
              </w:rPr>
              <w:t xml:space="preserve">", белый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110134000111,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1 960,00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Телефон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"КХ-Т</w:t>
            </w:r>
            <w:r w:rsidRPr="00D648F0">
              <w:rPr>
                <w:sz w:val="26"/>
                <w:szCs w:val="26"/>
              </w:rPr>
              <w:t>S</w:t>
            </w:r>
            <w:r w:rsidRPr="00D648F0">
              <w:rPr>
                <w:sz w:val="26"/>
                <w:szCs w:val="26"/>
                <w:lang w:val="ru-RU"/>
              </w:rPr>
              <w:t>2350</w:t>
            </w:r>
            <w:r w:rsidRPr="00D648F0">
              <w:rPr>
                <w:sz w:val="26"/>
                <w:szCs w:val="26"/>
              </w:rPr>
              <w:t>RUS</w:t>
            </w:r>
            <w:r w:rsidRPr="00D648F0">
              <w:rPr>
                <w:sz w:val="26"/>
                <w:szCs w:val="26"/>
                <w:lang w:val="ru-RU"/>
              </w:rPr>
              <w:t xml:space="preserve">", серебр.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110134000112,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980,00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Телефон </w:t>
            </w:r>
            <w:r w:rsidRPr="00D648F0">
              <w:rPr>
                <w:sz w:val="26"/>
                <w:szCs w:val="26"/>
              </w:rPr>
              <w:t>Panasonik</w:t>
            </w:r>
            <w:r w:rsidRPr="00D648F0">
              <w:rPr>
                <w:sz w:val="26"/>
                <w:szCs w:val="26"/>
                <w:lang w:val="ru-RU"/>
              </w:rPr>
              <w:t xml:space="preserve"> "</w:t>
            </w:r>
            <w:r w:rsidRPr="00D648F0">
              <w:rPr>
                <w:sz w:val="26"/>
                <w:szCs w:val="26"/>
              </w:rPr>
              <w:t>KX</w:t>
            </w:r>
            <w:r w:rsidRPr="00D648F0">
              <w:rPr>
                <w:sz w:val="26"/>
                <w:szCs w:val="26"/>
                <w:lang w:val="ru-RU"/>
              </w:rPr>
              <w:t>-</w:t>
            </w:r>
            <w:r w:rsidRPr="00D648F0">
              <w:rPr>
                <w:sz w:val="26"/>
                <w:szCs w:val="26"/>
              </w:rPr>
              <w:t>NS</w:t>
            </w:r>
            <w:r w:rsidRPr="00D648F0">
              <w:rPr>
                <w:sz w:val="26"/>
                <w:szCs w:val="26"/>
                <w:lang w:val="ru-RU"/>
              </w:rPr>
              <w:t xml:space="preserve">2356" чёрный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110134000113,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1 150,00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Вешалка напольная шестирожковая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6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110136000047,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9 804,00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Водонагреватель </w:t>
            </w:r>
            <w:r w:rsidRPr="00D648F0">
              <w:rPr>
                <w:sz w:val="26"/>
                <w:szCs w:val="26"/>
              </w:rPr>
              <w:t>Haier</w:t>
            </w:r>
            <w:r w:rsidRPr="00D648F0">
              <w:rPr>
                <w:sz w:val="26"/>
                <w:szCs w:val="26"/>
                <w:lang w:val="ru-RU"/>
              </w:rPr>
              <w:t xml:space="preserve"> </w:t>
            </w:r>
            <w:r w:rsidRPr="00D648F0">
              <w:rPr>
                <w:sz w:val="26"/>
                <w:szCs w:val="26"/>
              </w:rPr>
              <w:t>ES</w:t>
            </w:r>
            <w:r w:rsidRPr="00D648F0">
              <w:rPr>
                <w:sz w:val="26"/>
                <w:szCs w:val="26"/>
                <w:lang w:val="ru-RU"/>
              </w:rPr>
              <w:t>50</w:t>
            </w:r>
            <w:r w:rsidRPr="00D648F0">
              <w:rPr>
                <w:sz w:val="26"/>
                <w:szCs w:val="26"/>
              </w:rPr>
              <w:t>V</w:t>
            </w:r>
            <w:r w:rsidRPr="00D648F0">
              <w:rPr>
                <w:sz w:val="26"/>
                <w:szCs w:val="26"/>
                <w:lang w:val="ru-RU"/>
              </w:rPr>
              <w:t>-</w:t>
            </w:r>
            <w:r w:rsidRPr="00D648F0">
              <w:rPr>
                <w:sz w:val="26"/>
                <w:szCs w:val="26"/>
              </w:rPr>
              <w:t>A</w:t>
            </w:r>
            <w:r w:rsidRPr="00D648F0">
              <w:rPr>
                <w:sz w:val="26"/>
                <w:szCs w:val="26"/>
                <w:lang w:val="ru-RU"/>
              </w:rPr>
              <w:t xml:space="preserve">2 30л.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110136000049,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5 400,00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Доска-мольберт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110136000050,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1 199,00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Доска-мольберт (хвойное дерево/белый)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7 495,00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Измеритель артериального давления OMRON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7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46 900,00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Кресло БРУНО беж.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89 000,00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Кресло БРУНО ультро бежевый.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3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29 700,00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Кресло для специалистов (Коричневый)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26 500,00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Кресло для специалистов (Бежевый)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170 000,00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Кулер QD CЭ White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3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11 100,00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Кулер для нагревания и охлаждения воды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110136000058,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Кулер для  воды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110136000059,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4 200,00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Лестница 5,52м.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110136000060,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6 449,00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Микроволновая печь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Огнетушитель ОУ-3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15 601,60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Светильник KD-001 9Вт белый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1 550,00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Стенд информационный настенный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46 000,00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Стол детский МАММУТ(красный)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7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13 993,00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Стремянка 8 ступеней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3 802,60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Стул детский МАММУТ(красный)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110136000068,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3 495,00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Стул детский МАММУТ(розовый)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4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110136000069,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2 796,00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Стул детский МАММУТ(синий)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110136000070,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3 495,00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Стул для посетителей  (Красный)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40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110136000071,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251 600,00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Табурет детский МАММУТ(желтый)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110136000072,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1 198,00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Табурет детский МАММУТ(оранжевый)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110136000073,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1 198,00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Телефон </w:t>
            </w:r>
            <w:r w:rsidRPr="00D648F0">
              <w:rPr>
                <w:sz w:val="26"/>
                <w:szCs w:val="26"/>
              </w:rPr>
              <w:t>Panasonic</w:t>
            </w:r>
            <w:r w:rsidRPr="00D648F0">
              <w:rPr>
                <w:sz w:val="26"/>
                <w:szCs w:val="26"/>
                <w:lang w:val="ru-RU"/>
              </w:rPr>
              <w:t xml:space="preserve"> "КХ-Т</w:t>
            </w:r>
            <w:r w:rsidRPr="00D648F0">
              <w:rPr>
                <w:sz w:val="26"/>
                <w:szCs w:val="26"/>
              </w:rPr>
              <w:t>S</w:t>
            </w:r>
            <w:r w:rsidRPr="00D648F0">
              <w:rPr>
                <w:sz w:val="26"/>
                <w:szCs w:val="26"/>
                <w:lang w:val="ru-RU"/>
              </w:rPr>
              <w:t>2350</w:t>
            </w:r>
            <w:r w:rsidRPr="00D648F0">
              <w:rPr>
                <w:sz w:val="26"/>
                <w:szCs w:val="26"/>
              </w:rPr>
              <w:t>RU</w:t>
            </w:r>
            <w:r w:rsidRPr="00D648F0">
              <w:rPr>
                <w:sz w:val="26"/>
                <w:szCs w:val="26"/>
                <w:lang w:val="ru-RU"/>
              </w:rPr>
              <w:t xml:space="preserve">Т", титановый.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110136000074,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850,00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Телефон Panasonik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1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110136000075,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1 309,65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Часы настенные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5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110136000076,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5 865,00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Шторы-жалюзи вертикальные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20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110136000077,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39 393,00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 xml:space="preserve">Электросушитель для рук </w:t>
            </w:r>
            <w:r w:rsidRPr="00D648F0">
              <w:rPr>
                <w:sz w:val="26"/>
                <w:szCs w:val="26"/>
              </w:rPr>
              <w:t>PUFF</w:t>
            </w:r>
            <w:r w:rsidRPr="00D648F0">
              <w:rPr>
                <w:sz w:val="26"/>
                <w:szCs w:val="26"/>
                <w:lang w:val="ru-RU"/>
              </w:rPr>
              <w:t xml:space="preserve"> 8851</w:t>
            </w:r>
            <w:r w:rsidRPr="00D648F0">
              <w:rPr>
                <w:sz w:val="26"/>
                <w:szCs w:val="26"/>
              </w:rPr>
              <w:t>S</w:t>
            </w:r>
            <w:r w:rsidRPr="00D648F0">
              <w:rPr>
                <w:sz w:val="26"/>
                <w:szCs w:val="26"/>
                <w:lang w:val="ru-RU"/>
              </w:rPr>
              <w:t xml:space="preserve"> хром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  <w:lang w:val="ru-RU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110136000078,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11 718,00 руб.</w:t>
            </w:r>
          </w:p>
        </w:tc>
      </w:tr>
      <w:tr w:rsidR="0096170B" w:rsidRPr="00D648F0">
        <w:trPr>
          <w:gridBefore w:val="1"/>
          <w:wBefore w:w="36" w:type="dxa"/>
          <w:trHeight w:val="570"/>
        </w:trPr>
        <w:tc>
          <w:tcPr>
            <w:tcW w:w="732" w:type="dxa"/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numPr>
                <w:ilvl w:val="0"/>
                <w:numId w:val="1"/>
              </w:numPr>
              <w:snapToGrid w:val="0"/>
              <w:ind w:left="102" w:right="-11"/>
              <w:jc w:val="center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1536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rPr>
                <w:rFonts w:cs="Times New Roman"/>
                <w:sz w:val="26"/>
                <w:szCs w:val="26"/>
                <w:lang w:val="ru-RU"/>
              </w:rPr>
            </w:pPr>
          </w:p>
        </w:tc>
        <w:tc>
          <w:tcPr>
            <w:tcW w:w="3000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rPr>
                <w:sz w:val="26"/>
                <w:szCs w:val="26"/>
              </w:rPr>
            </w:pPr>
            <w:r w:rsidRPr="00D648F0">
              <w:rPr>
                <w:sz w:val="26"/>
                <w:szCs w:val="26"/>
              </w:rPr>
              <w:t xml:space="preserve">Ящик для документов 90х240х300мм </w:t>
            </w:r>
          </w:p>
        </w:tc>
        <w:tc>
          <w:tcPr>
            <w:tcW w:w="2721" w:type="dxa"/>
            <w:tcBorders>
              <w:left w:val="single" w:sz="6" w:space="0" w:color="000000"/>
            </w:tcBorders>
            <w:shd w:val="clear" w:color="auto" w:fill="FFFFFF"/>
            <w:tcMar>
              <w:left w:w="32" w:type="dxa"/>
            </w:tcMar>
            <w:vAlign w:val="bottom"/>
          </w:tcPr>
          <w:p w:rsidR="0096170B" w:rsidRPr="00D648F0" w:rsidRDefault="0096170B">
            <w:pPr>
              <w:snapToGrid w:val="0"/>
              <w:ind w:left="102" w:right="128"/>
              <w:rPr>
                <w:rFonts w:cs="Calibri"/>
                <w:sz w:val="26"/>
                <w:szCs w:val="26"/>
              </w:rPr>
            </w:pPr>
          </w:p>
        </w:tc>
        <w:tc>
          <w:tcPr>
            <w:tcW w:w="52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left w:w="32" w:type="dxa"/>
            </w:tcMar>
          </w:tcPr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Количество – 2 шт.,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sz w:val="26"/>
                <w:szCs w:val="26"/>
                <w:lang w:val="ru-RU"/>
              </w:rPr>
              <w:t>ввод в эксплуатацию – 2020 год,</w:t>
            </w:r>
          </w:p>
          <w:p w:rsidR="0096170B" w:rsidRPr="00D648F0" w:rsidRDefault="0096170B">
            <w:pPr>
              <w:snapToGrid w:val="0"/>
              <w:ind w:left="102" w:right="128"/>
              <w:rPr>
                <w:sz w:val="26"/>
                <w:szCs w:val="26"/>
                <w:lang w:val="ru-RU"/>
              </w:rPr>
            </w:pPr>
            <w:r w:rsidRPr="00D648F0">
              <w:rPr>
                <w:color w:val="000000"/>
                <w:sz w:val="26"/>
                <w:szCs w:val="26"/>
                <w:lang w:val="ru-RU"/>
              </w:rPr>
              <w:t>инвентарный номер – 110136000079,</w:t>
            </w:r>
          </w:p>
          <w:p w:rsidR="0096170B" w:rsidRPr="00D648F0" w:rsidRDefault="0096170B">
            <w:pPr>
              <w:snapToGrid w:val="0"/>
              <w:ind w:left="102" w:right="128"/>
              <w:rPr>
                <w:rFonts w:cs="Times New Roman"/>
                <w:color w:val="000000"/>
                <w:sz w:val="26"/>
                <w:szCs w:val="26"/>
                <w:lang w:val="ru-RU"/>
              </w:rPr>
            </w:pPr>
            <w:r w:rsidRPr="00D648F0">
              <w:rPr>
                <w:rFonts w:cs="Times New Roman"/>
                <w:color w:val="000000"/>
                <w:sz w:val="26"/>
                <w:szCs w:val="26"/>
                <w:lang w:val="ru-RU"/>
              </w:rPr>
              <w:t>балансовая стоимость 2 210,80 руб.</w:t>
            </w:r>
          </w:p>
        </w:tc>
      </w:tr>
    </w:tbl>
    <w:p w:rsidR="0096170B" w:rsidRPr="00D648F0" w:rsidRDefault="0096170B">
      <w:pPr>
        <w:spacing w:line="240" w:lineRule="atLeast"/>
        <w:ind w:right="-98"/>
        <w:rPr>
          <w:sz w:val="26"/>
          <w:szCs w:val="26"/>
          <w:lang w:val="ru-RU"/>
        </w:rPr>
      </w:pPr>
    </w:p>
    <w:sectPr w:rsidR="0096170B" w:rsidRPr="00D648F0" w:rsidSect="009A687A">
      <w:pgSz w:w="16838" w:h="11906" w:orient="landscape"/>
      <w:pgMar w:top="1134" w:right="569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57524"/>
    <w:multiLevelType w:val="multilevel"/>
    <w:tmpl w:val="FFFFFFFF"/>
    <w:lvl w:ilvl="0">
      <w:start w:val="1"/>
      <w:numFmt w:val="decimal"/>
      <w:suff w:val="space"/>
      <w:lvlText w:val="%1."/>
      <w:lvlJc w:val="center"/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3ABB5AFF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687A"/>
    <w:rsid w:val="00125826"/>
    <w:rsid w:val="00141AA2"/>
    <w:rsid w:val="0096170B"/>
    <w:rsid w:val="009A687A"/>
    <w:rsid w:val="00B17B5E"/>
    <w:rsid w:val="00CB0737"/>
    <w:rsid w:val="00D648F0"/>
    <w:rsid w:val="00E24E7F"/>
    <w:rsid w:val="00F50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87A"/>
    <w:pPr>
      <w:widowControl w:val="0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Цветовое выделение"/>
    <w:uiPriority w:val="99"/>
    <w:rsid w:val="009A687A"/>
    <w:rPr>
      <w:b/>
      <w:color w:val="000080"/>
    </w:rPr>
  </w:style>
  <w:style w:type="paragraph" w:customStyle="1" w:styleId="a0">
    <w:name w:val="Заголовок"/>
    <w:basedOn w:val="Normal"/>
    <w:next w:val="BodyText"/>
    <w:uiPriority w:val="99"/>
    <w:rsid w:val="009A687A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A68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en-US" w:eastAsia="en-US"/>
    </w:rPr>
  </w:style>
  <w:style w:type="paragraph" w:styleId="List">
    <w:name w:val="List"/>
    <w:basedOn w:val="BodyText"/>
    <w:uiPriority w:val="99"/>
    <w:rsid w:val="009A687A"/>
  </w:style>
  <w:style w:type="paragraph" w:styleId="Caption">
    <w:name w:val="caption"/>
    <w:basedOn w:val="Normal"/>
    <w:uiPriority w:val="99"/>
    <w:qFormat/>
    <w:rsid w:val="009A687A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125826"/>
    <w:pPr>
      <w:ind w:left="240" w:hanging="240"/>
    </w:pPr>
  </w:style>
  <w:style w:type="paragraph" w:styleId="IndexHeading">
    <w:name w:val="index heading"/>
    <w:basedOn w:val="Normal"/>
    <w:uiPriority w:val="99"/>
    <w:rsid w:val="009A687A"/>
    <w:pPr>
      <w:suppressLineNumbers/>
    </w:pPr>
  </w:style>
  <w:style w:type="paragraph" w:customStyle="1" w:styleId="a1">
    <w:name w:val="Содержимое таблицы"/>
    <w:basedOn w:val="Normal"/>
    <w:uiPriority w:val="99"/>
    <w:rsid w:val="009A687A"/>
    <w:pPr>
      <w:suppressLineNumbers/>
    </w:pPr>
  </w:style>
  <w:style w:type="paragraph" w:customStyle="1" w:styleId="a2">
    <w:name w:val="Заголовок таблицы"/>
    <w:basedOn w:val="a1"/>
    <w:uiPriority w:val="99"/>
    <w:rsid w:val="009A687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1625</TotalTime>
  <Pages>74</Pages>
  <Words>11930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FuckYouBill</cp:lastModifiedBy>
  <cp:revision>158</cp:revision>
  <cp:lastPrinted>2021-04-12T15:03:00Z</cp:lastPrinted>
  <dcterms:created xsi:type="dcterms:W3CDTF">2009-04-16T11:32:00Z</dcterms:created>
  <dcterms:modified xsi:type="dcterms:W3CDTF">2021-04-28T13:07:00Z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